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Barking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Barking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Barking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Barking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Barking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Barking are estimated to have a score of 1-2 on the PGSI (low-risk gambling), whilst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Barking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Barking is estimated to be </w:t>
      </w:r>
      <w:r w:rsidRPr="00773DF7">
        <w:rPr>
          <w:rFonts w:ascii="Libre Franklin Light" w:eastAsia="Times New Roman" w:hAnsi="Libre Franklin Light" w:cs="Calibri Light"/>
          <w:b/>
          <w:bCs/>
          <w:color w:val="C45911" w:themeColor="accent2" w:themeShade="BF"/>
        </w:rPr>
        <w:t xml:space="preserve">£3,951,780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Barking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Barking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k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Barking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k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Barking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Barking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k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Barking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Barking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Barking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Barking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Barking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Barking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£3,951,780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Barking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£64,368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£1,331,167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£95,360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£26,820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£49,170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£2,384,895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£3,951,780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Barking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Barking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Barking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Barking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Barking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Barking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Barking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Barking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1E03EF-A29C-4B81-9F78-7DF74702EA2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